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3B1F4F35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5D23FD" w:rsidRPr="005D23FD">
        <w:rPr>
          <w:rFonts w:eastAsia="SimSun"/>
          <w:b/>
          <w:i/>
          <w:sz w:val="28"/>
          <w:lang w:val="en-US" w:eastAsia="zh-CN"/>
        </w:rPr>
        <w:t>3990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2BFB5454" w:rsidR="00D623BD" w:rsidRDefault="00DE4C75">
            <w:pPr>
              <w:pStyle w:val="CRCoverPage"/>
              <w:spacing w:after="0"/>
              <w:ind w:left="100"/>
            </w:pPr>
            <w:r>
              <w:t>PRD21 CDS: PC3 NR CA_n78A-n79A with 1UL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17A4B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17A4B"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1D4D3609" w:rsidR="00D623BD" w:rsidRDefault="00DE4C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B76D80F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570AE441" w:rsidR="00D623BD" w:rsidRDefault="006438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33721B3D" w:rsidR="00117A4B" w:rsidRPr="006438ED" w:rsidRDefault="00DE4C75">
            <w:pPr>
              <w:pStyle w:val="CRCoverPage"/>
              <w:spacing w:after="0"/>
              <w:rPr>
                <w:bCs/>
                <w:caps/>
              </w:rPr>
            </w:pPr>
            <w:r>
              <w:t>CA_n78A-n79A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CD076" w14:textId="1D0C1539" w:rsidR="002D3849" w:rsidRPr="005D23FD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E2132" w14:textId="77777777" w:rsidR="00863C87" w:rsidRDefault="00863C87">
      <w:pPr>
        <w:spacing w:after="0"/>
      </w:pPr>
      <w:r>
        <w:separator/>
      </w:r>
    </w:p>
  </w:endnote>
  <w:endnote w:type="continuationSeparator" w:id="0">
    <w:p w14:paraId="0AF3861A" w14:textId="77777777" w:rsidR="00863C87" w:rsidRDefault="00863C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4E3BF" w14:textId="77777777" w:rsidR="00863C87" w:rsidRDefault="00863C87">
      <w:pPr>
        <w:spacing w:after="0"/>
      </w:pPr>
      <w:r>
        <w:separator/>
      </w:r>
    </w:p>
  </w:footnote>
  <w:footnote w:type="continuationSeparator" w:id="0">
    <w:p w14:paraId="6D3C98C3" w14:textId="77777777" w:rsidR="00863C87" w:rsidRDefault="00863C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3849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3FD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C87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37C9"/>
    <w:rsid w:val="00CE1FE5"/>
    <w:rsid w:val="00CE3DAA"/>
    <w:rsid w:val="00CE5F7E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4C7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753</CharactersWithSpaces>
  <SharedDoc>false</SharedDoc>
  <HyperlinksChanged>false</HyperlinksChanged>
  <AppVersion>16.0000</AppVersion>
  <Characters>642</Characters>
  <Pages>1</Pages>
  <DocSecurity>0</DocSecurity>
  <Words>112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2024-05-29T08:04:00Z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